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18313319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0B1B7B" w:rsidRDefault="000B1B7B">
            <w:pPr>
              <w:pStyle w:val="af1"/>
              <w:spacing w:before="60" w:after="0"/>
              <w:rPr>
                <w:b w:val="0"/>
                <w:sz w:val="20"/>
              </w:rPr>
            </w:pPr>
            <w:r w:rsidRPr="000B1B7B">
              <w:rPr>
                <w:b w:val="0"/>
                <w:sz w:val="20"/>
              </w:rPr>
              <w:t>МИНФИН РОССИИ</w:t>
            </w:r>
          </w:p>
          <w:p w:rsidR="0034403E" w:rsidRPr="000B1B7B" w:rsidRDefault="000B1B7B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0B1B7B">
              <w:rPr>
                <w:bCs/>
                <w:sz w:val="20"/>
              </w:rPr>
              <w:t>ФЕДЕРАЛЬНАЯ НАЛОГОВАЯ СЛУЖБА</w:t>
            </w:r>
          </w:p>
          <w:p w:rsidR="0034403E" w:rsidRPr="000B1B7B" w:rsidRDefault="000B1B7B" w:rsidP="000B1B7B">
            <w:pPr>
              <w:pStyle w:val="32"/>
            </w:pPr>
            <w:r w:rsidRPr="000B1B7B">
              <w:t>УФНС РОССИИ ПО г. МОСКВЕ</w:t>
            </w:r>
          </w:p>
          <w:p w:rsidR="0034403E" w:rsidRPr="00015EBA" w:rsidRDefault="0034403E" w:rsidP="000B1B7B">
            <w:pPr>
              <w:pStyle w:val="40"/>
              <w:rPr>
                <w:szCs w:val="16"/>
              </w:rPr>
            </w:pPr>
          </w:p>
          <w:p w:rsidR="000B1B7B" w:rsidRPr="000B1B7B" w:rsidRDefault="000B1B7B" w:rsidP="000B1B7B">
            <w:pPr>
              <w:pStyle w:val="51"/>
            </w:pPr>
            <w:r w:rsidRPr="000B1B7B">
              <w:t>ИНСПЕКЦИЯ ФЕДЕРАЛЬНОЙ НАЛОГОВОЙ СЛУЖБЫ № 18 ПО Г.МОСКВЕ</w:t>
            </w:r>
          </w:p>
          <w:p w:rsidR="0034403E" w:rsidRPr="000B1B7B" w:rsidRDefault="000B1B7B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0B1B7B">
              <w:rPr>
                <w:sz w:val="22"/>
                <w:szCs w:val="22"/>
              </w:rPr>
              <w:t>(</w:t>
            </w:r>
            <w:r w:rsidRPr="006A21C8">
              <w:rPr>
                <w:sz w:val="20"/>
                <w:szCs w:val="22"/>
              </w:rPr>
              <w:t>ИФНС России №18 по г.Москве</w:t>
            </w:r>
            <w:r w:rsidRPr="000B1B7B">
              <w:rPr>
                <w:sz w:val="22"/>
                <w:szCs w:val="22"/>
              </w:rPr>
              <w:t>)</w:t>
            </w:r>
          </w:p>
          <w:p w:rsidR="0034403E" w:rsidRPr="000B1B7B" w:rsidRDefault="0034403E" w:rsidP="000B1B7B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 w:rsidRPr="006A21C8">
              <w:rPr>
                <w:spacing w:val="30"/>
                <w:sz w:val="28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EE2C37" w:rsidRDefault="0062600E" w:rsidP="007A77A3">
            <w:pPr>
              <w:jc w:val="center"/>
            </w:pPr>
            <w:r w:rsidRPr="00735519">
              <w:t>02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EE2C37" w:rsidRDefault="00EE2C37" w:rsidP="00A41069">
            <w:pPr>
              <w:jc w:val="center"/>
            </w:pPr>
            <w:r>
              <w:t>сентября</w:t>
            </w:r>
          </w:p>
        </w:tc>
        <w:tc>
          <w:tcPr>
            <w:tcW w:w="992" w:type="dxa"/>
            <w:gridSpan w:val="2"/>
          </w:tcPr>
          <w:p w:rsidR="0034403E" w:rsidRDefault="000B1B7B" w:rsidP="00321223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321223">
              <w:t>5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14109F" w:rsidRDefault="00360120" w:rsidP="00735519">
            <w:r>
              <w:rPr>
                <w:lang w:val="en-US"/>
              </w:rPr>
              <w:t xml:space="preserve"> </w:t>
            </w:r>
            <w:r w:rsidR="00735519" w:rsidRPr="00735519">
              <w:t>9</w:t>
            </w:r>
            <w:r w:rsidR="002C418C" w:rsidRPr="00735519">
              <w:t>1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A21C8">
        <w:trPr>
          <w:trHeight w:hRule="exact" w:val="625"/>
        </w:trPr>
        <w:tc>
          <w:tcPr>
            <w:tcW w:w="10206" w:type="dxa"/>
            <w:gridSpan w:val="10"/>
          </w:tcPr>
          <w:p w:rsidR="0034403E" w:rsidRDefault="000B1B7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p w:rsidR="0034403E" w:rsidRPr="006A21C8" w:rsidRDefault="000B1B7B">
      <w:pPr>
        <w:pStyle w:val="1"/>
        <w:jc w:val="center"/>
        <w:rPr>
          <w:bCs w:val="0"/>
          <w:sz w:val="26"/>
          <w:szCs w:val="26"/>
        </w:rPr>
      </w:pPr>
      <w:r w:rsidRPr="006A21C8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6A21C8" w:rsidRDefault="006A21C8" w:rsidP="000B1B7B">
      <w:pPr>
        <w:spacing w:before="120" w:line="276" w:lineRule="auto"/>
        <w:ind w:firstLine="709"/>
        <w:jc w:val="both"/>
        <w:rPr>
          <w:sz w:val="26"/>
          <w:szCs w:val="26"/>
        </w:rPr>
      </w:pP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В соответствии с Федеральным законом от </w:t>
      </w:r>
      <w:r w:rsidR="006A21C8" w:rsidRPr="006A21C8">
        <w:t>27.07.2004 №</w:t>
      </w:r>
      <w:r w:rsidRPr="006A21C8"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</w:t>
      </w:r>
      <w:r w:rsidRPr="006A21C8">
        <w:rPr>
          <w:lang w:val="en-US"/>
        </w:rPr>
        <w:t> </w:t>
      </w:r>
      <w:r w:rsidRPr="006A21C8">
        <w:t>р</w:t>
      </w:r>
      <w:r w:rsidRPr="006A21C8">
        <w:rPr>
          <w:lang w:val="en-US"/>
        </w:rPr>
        <w:t> </w:t>
      </w:r>
      <w:r w:rsidRPr="006A21C8">
        <w:t>и</w:t>
      </w:r>
      <w:r w:rsidRPr="006A21C8">
        <w:rPr>
          <w:lang w:val="en-US"/>
        </w:rPr>
        <w:t> </w:t>
      </w:r>
      <w:r w:rsidRPr="006A21C8">
        <w:t>к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з</w:t>
      </w:r>
      <w:r w:rsidRPr="006A21C8">
        <w:rPr>
          <w:lang w:val="en-US"/>
        </w:rPr>
        <w:t> </w:t>
      </w:r>
      <w:r w:rsidRPr="006A21C8">
        <w:t>ы</w:t>
      </w:r>
      <w:r w:rsidRPr="006A21C8">
        <w:rPr>
          <w:lang w:val="en-US"/>
        </w:rPr>
        <w:t> </w:t>
      </w:r>
      <w:r w:rsidRPr="006A21C8">
        <w:t>в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ю:</w:t>
      </w:r>
      <w:bookmarkStart w:id="3" w:name="_GoBack"/>
      <w:bookmarkEnd w:id="3"/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1. Объявить конкурс на замещение вакантных должностей государственной гражданской службы Российской Федерации в аппарате Инспекции Федеральной налоговой службы № 18 по </w:t>
      </w:r>
      <w:r w:rsidR="00085F8B">
        <w:t>г. </w:t>
      </w:r>
      <w:r w:rsidR="00085F8B" w:rsidRPr="006A21C8">
        <w:t>Москве</w:t>
      </w:r>
      <w:r w:rsidRPr="006A21C8">
        <w:t xml:space="preserve"> </w:t>
      </w:r>
      <w:r w:rsidR="00735519" w:rsidRPr="00735519">
        <w:t>0</w:t>
      </w:r>
      <w:r w:rsidR="00794609" w:rsidRPr="00735519">
        <w:t>3.09</w:t>
      </w:r>
      <w:r w:rsidR="00186016" w:rsidRPr="00735519">
        <w:t>.202</w:t>
      </w:r>
      <w:r w:rsidR="00321223" w:rsidRPr="00735519">
        <w:t>5</w:t>
      </w:r>
      <w:r w:rsidR="00186016" w:rsidRPr="00735519">
        <w:t xml:space="preserve"> </w:t>
      </w:r>
      <w:r w:rsidRPr="006A21C8">
        <w:t xml:space="preserve">согласно </w:t>
      </w:r>
      <w:r w:rsidR="00360120" w:rsidRPr="006A21C8">
        <w:t>приложению</w:t>
      </w:r>
      <w:r w:rsidRPr="006A21C8">
        <w:t xml:space="preserve"> к настоящему приказу.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2. Отделу кадров Инспекции Федеральной налоговой службы № 18 по </w:t>
      </w:r>
      <w:r w:rsidR="00085F8B" w:rsidRPr="006A21C8">
        <w:t>г. Москве</w:t>
      </w:r>
      <w:r w:rsidRPr="006A21C8">
        <w:t xml:space="preserve"> (</w:t>
      </w:r>
      <w:r w:rsidR="00735519">
        <w:t>Д. А. </w:t>
      </w:r>
      <w:r w:rsidR="00360120" w:rsidRPr="006A21C8">
        <w:t>Спиридонова</w:t>
      </w:r>
      <w:r w:rsidRPr="006A21C8">
        <w:t xml:space="preserve">) разместить в средствах массовой информации, на Интернет-ресурсе «Федеральный портал управленческих кадров» и на сайте Инспекции Федеральной налоговой службы № 18 по </w:t>
      </w:r>
      <w:r w:rsidR="00085F8B" w:rsidRPr="006A21C8">
        <w:t>г. Москве</w:t>
      </w:r>
      <w:r w:rsidRPr="006A21C8">
        <w:t xml:space="preserve"> информацию о приеме документов для участия в конкурсе на замещение вакантных должностей гражданской службы.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>3. Отделу кадров (</w:t>
      </w:r>
      <w:r w:rsidR="00360120" w:rsidRPr="006A21C8">
        <w:t>Д. А. Спиридонова</w:t>
      </w:r>
      <w:r w:rsidRPr="006A21C8">
        <w:t>) обеспечить прием документов для участия в конкурсе на замещение вакантных должностей гражданской службы.</w:t>
      </w:r>
    </w:p>
    <w:p w:rsidR="001936FA" w:rsidRPr="006A21C8" w:rsidRDefault="001936FA" w:rsidP="001936FA">
      <w:pPr>
        <w:spacing w:before="120"/>
        <w:ind w:firstLine="709"/>
        <w:jc w:val="both"/>
      </w:pPr>
      <w:r w:rsidRPr="006A21C8">
        <w:t xml:space="preserve">4. Отделу </w:t>
      </w:r>
      <w:r w:rsidR="00DD7B32">
        <w:t xml:space="preserve">профилактики коррупционных и иных правонарушений и </w:t>
      </w:r>
      <w:r w:rsidRPr="006A21C8">
        <w:t>безопасности (</w:t>
      </w:r>
      <w:r w:rsidR="00B011A3">
        <w:t>П. А. Ершов</w:t>
      </w:r>
      <w:r w:rsidRPr="006A21C8">
        <w:t xml:space="preserve">) обеспечить допуск </w:t>
      </w:r>
      <w:r w:rsidR="00DD7B32">
        <w:t>в здание ИФНС России № 18 по г. </w:t>
      </w:r>
      <w:r w:rsidRPr="006A21C8">
        <w:t xml:space="preserve">Москве граждан (государственных гражданских служащих), изъявивших желание участвовать в </w:t>
      </w:r>
      <w:r w:rsidR="00360120" w:rsidRPr="006A21C8">
        <w:t>конкурсе по</w:t>
      </w:r>
      <w:r w:rsidRPr="006A21C8">
        <w:t xml:space="preserve"> заявкам отдела кадров.</w:t>
      </w:r>
    </w:p>
    <w:p w:rsidR="006A21C8" w:rsidRPr="006A21C8" w:rsidRDefault="001936FA" w:rsidP="006A21C8">
      <w:pPr>
        <w:spacing w:before="120" w:line="276" w:lineRule="auto"/>
        <w:ind w:firstLine="709"/>
        <w:jc w:val="both"/>
      </w:pPr>
      <w:r w:rsidRPr="006A21C8">
        <w:t xml:space="preserve"> 5. Настоящий приказ довести до отделов Инспекции Федеральной налоговой службы № 18 по </w:t>
      </w:r>
      <w:r w:rsidR="00085F8B" w:rsidRPr="006A21C8">
        <w:t>г. Москве</w:t>
      </w:r>
      <w:r w:rsidRPr="006A21C8">
        <w:t>.</w:t>
      </w:r>
    </w:p>
    <w:p w:rsidR="0034403E" w:rsidRDefault="001936FA" w:rsidP="006A21C8">
      <w:pPr>
        <w:spacing w:before="120" w:line="276" w:lineRule="auto"/>
        <w:ind w:firstLine="709"/>
        <w:jc w:val="both"/>
      </w:pPr>
      <w:r w:rsidRPr="006A21C8">
        <w:t>6. Контроль за исполнением настоящего приказа оставляю за собой.</w:t>
      </w:r>
    </w:p>
    <w:p w:rsidR="006A21C8" w:rsidRDefault="006A21C8" w:rsidP="006A21C8">
      <w:pPr>
        <w:spacing w:before="120" w:line="276" w:lineRule="auto"/>
        <w:ind w:firstLine="709"/>
        <w:jc w:val="both"/>
      </w:pPr>
    </w:p>
    <w:p w:rsidR="00734E01" w:rsidRDefault="00734E01" w:rsidP="006A21C8">
      <w:pPr>
        <w:spacing w:before="120" w:line="276" w:lineRule="auto"/>
        <w:ind w:firstLine="709"/>
        <w:jc w:val="both"/>
      </w:pPr>
    </w:p>
    <w:p w:rsidR="00734E01" w:rsidRPr="006A21C8" w:rsidRDefault="00734E01" w:rsidP="006A21C8">
      <w:pPr>
        <w:spacing w:before="120" w:line="276" w:lineRule="auto"/>
        <w:ind w:firstLine="709"/>
        <w:jc w:val="both"/>
      </w:pPr>
    </w:p>
    <w:tbl>
      <w:tblPr>
        <w:tblW w:w="10573" w:type="dxa"/>
        <w:tblLayout w:type="fixed"/>
        <w:tblLook w:val="0000" w:firstRow="0" w:lastRow="0" w:firstColumn="0" w:lastColumn="0" w:noHBand="0" w:noVBand="0"/>
      </w:tblPr>
      <w:tblGrid>
        <w:gridCol w:w="108"/>
        <w:gridCol w:w="1310"/>
        <w:gridCol w:w="2693"/>
        <w:gridCol w:w="1217"/>
        <w:gridCol w:w="768"/>
        <w:gridCol w:w="796"/>
        <w:gridCol w:w="621"/>
        <w:gridCol w:w="992"/>
        <w:gridCol w:w="2068"/>
      </w:tblGrid>
      <w:tr w:rsidR="0034403E" w:rsidRPr="006A21C8" w:rsidTr="006A21C8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3"/>
            <w:vAlign w:val="bottom"/>
          </w:tcPr>
          <w:p w:rsidR="006A21C8" w:rsidRDefault="000B1B7B">
            <w:pPr>
              <w:keepNext/>
              <w:rPr>
                <w:bCs/>
              </w:rPr>
            </w:pPr>
            <w:r w:rsidRPr="006A21C8">
              <w:rPr>
                <w:bCs/>
              </w:rPr>
              <w:t xml:space="preserve">Начальник ИФНС России № 18 </w:t>
            </w:r>
          </w:p>
          <w:p w:rsidR="0034403E" w:rsidRPr="006A21C8" w:rsidRDefault="000B1B7B" w:rsidP="006A21C8">
            <w:pPr>
              <w:keepNext/>
              <w:rPr>
                <w:bCs/>
              </w:rPr>
            </w:pPr>
            <w:r w:rsidRPr="006A21C8">
              <w:rPr>
                <w:bCs/>
              </w:rPr>
              <w:t>по г. Москве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bottom"/>
          </w:tcPr>
          <w:p w:rsidR="0034403E" w:rsidRPr="006A21C8" w:rsidRDefault="0034403E">
            <w:pPr>
              <w:keepNext/>
              <w:jc w:val="center"/>
            </w:pP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  <w:vAlign w:val="bottom"/>
          </w:tcPr>
          <w:p w:rsidR="0034403E" w:rsidRPr="006A21C8" w:rsidRDefault="000B1B7B">
            <w:pPr>
              <w:keepNext/>
              <w:jc w:val="center"/>
              <w:rPr>
                <w:bCs/>
              </w:rPr>
            </w:pPr>
            <w:r w:rsidRPr="006A21C8">
              <w:rPr>
                <w:bCs/>
              </w:rPr>
              <w:t>И.Н. Анохин</w:t>
            </w:r>
          </w:p>
        </w:tc>
      </w:tr>
      <w:tr w:rsidR="0034403E" w:rsidTr="006A21C8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3"/>
          </w:tcPr>
          <w:p w:rsidR="0034403E" w:rsidRPr="006A21C8" w:rsidRDefault="0034403E"/>
        </w:tc>
        <w:tc>
          <w:tcPr>
            <w:tcW w:w="1564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Pr="006A21C8" w:rsidRDefault="0034403E">
            <w:pPr>
              <w:keepNext/>
              <w:jc w:val="center"/>
            </w:pPr>
            <w:r w:rsidRPr="006A21C8">
              <w:rPr>
                <w:sz w:val="18"/>
              </w:rPr>
              <w:t>личная подпись</w:t>
            </w: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</w:tcPr>
          <w:p w:rsidR="0034403E" w:rsidRPr="006A21C8" w:rsidRDefault="0034403E">
            <w:pPr>
              <w:keepNext/>
              <w:jc w:val="center"/>
            </w:pPr>
          </w:p>
        </w:tc>
      </w:tr>
      <w:tr w:rsidR="001936FA" w:rsidRPr="0005060B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788"/>
          <w:jc w:val="center"/>
        </w:trPr>
        <w:tc>
          <w:tcPr>
            <w:tcW w:w="8505" w:type="dxa"/>
            <w:gridSpan w:val="8"/>
            <w:vAlign w:val="center"/>
          </w:tcPr>
          <w:p w:rsidR="00186016" w:rsidRDefault="000B1B7B" w:rsidP="006A21C8">
            <w:pPr>
              <w:ind w:firstLine="1168"/>
              <w:jc w:val="center"/>
            </w:pPr>
            <w:r w:rsidRPr="00C60086">
              <w:br w:type="page"/>
            </w:r>
          </w:p>
          <w:p w:rsidR="00186016" w:rsidRDefault="00186016" w:rsidP="006A21C8">
            <w:pPr>
              <w:ind w:firstLine="1168"/>
              <w:jc w:val="center"/>
            </w:pPr>
          </w:p>
          <w:p w:rsidR="00735519" w:rsidRDefault="00735519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</w:p>
          <w:p w:rsidR="00735519" w:rsidRDefault="00735519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</w:p>
          <w:p w:rsidR="00735519" w:rsidRDefault="00735519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b/>
                <w:bCs/>
                <w:szCs w:val="26"/>
              </w:rPr>
              <w:t>Лист согласования</w:t>
            </w:r>
          </w:p>
          <w:p w:rsidR="001936FA" w:rsidRDefault="001936FA" w:rsidP="006A21C8">
            <w:pPr>
              <w:ind w:firstLine="1168"/>
              <w:jc w:val="center"/>
              <w:rPr>
                <w:szCs w:val="26"/>
              </w:rPr>
            </w:pPr>
            <w:r w:rsidRPr="00C60086">
              <w:rPr>
                <w:szCs w:val="26"/>
              </w:rPr>
              <w:t xml:space="preserve">к приказу ИФНС России №18 по </w:t>
            </w:r>
            <w:r w:rsidR="00085F8B" w:rsidRPr="00C60086">
              <w:rPr>
                <w:szCs w:val="26"/>
              </w:rPr>
              <w:t>г. Москве</w:t>
            </w:r>
          </w:p>
          <w:p w:rsidR="00735519" w:rsidRPr="00C60086" w:rsidRDefault="00735519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</w:p>
        </w:tc>
      </w:tr>
      <w:tr w:rsidR="001936FA" w:rsidRPr="00A36714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8505" w:type="dxa"/>
            <w:gridSpan w:val="8"/>
            <w:vAlign w:val="center"/>
          </w:tcPr>
          <w:p w:rsidR="001936FA" w:rsidRDefault="001936FA" w:rsidP="006A21C8">
            <w:pPr>
              <w:ind w:left="1168"/>
              <w:jc w:val="center"/>
              <w:rPr>
                <w:szCs w:val="26"/>
              </w:rPr>
            </w:pPr>
            <w:r w:rsidRPr="00C60086">
              <w:rPr>
                <w:szCs w:val="26"/>
              </w:rPr>
              <w:lastRenderedPageBreak/>
              <w:t>«Об объявлении конкурса на замещение вакантных должностей государственной гражданской службы Российской Федерации»</w:t>
            </w:r>
          </w:p>
          <w:p w:rsidR="00A41069" w:rsidRPr="00C60086" w:rsidRDefault="00A41069" w:rsidP="006A21C8">
            <w:pPr>
              <w:ind w:left="1168"/>
              <w:jc w:val="center"/>
              <w:rPr>
                <w:szCs w:val="26"/>
              </w:rPr>
            </w:pPr>
          </w:p>
        </w:tc>
      </w:tr>
      <w:tr w:rsidR="001936FA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1418" w:type="dxa"/>
            <w:gridSpan w:val="2"/>
            <w:vAlign w:val="bottom"/>
          </w:tcPr>
          <w:p w:rsidR="001936FA" w:rsidRPr="00C60086" w:rsidRDefault="00C60086" w:rsidP="00C60086">
            <w:pPr>
              <w:pStyle w:val="a3"/>
              <w:ind w:firstLine="318"/>
            </w:pPr>
            <w:r w:rsidRPr="00C60086">
              <w:rPr>
                <w:sz w:val="24"/>
              </w:rPr>
              <w:t>от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936FA" w:rsidRPr="00A41069" w:rsidRDefault="0062600E" w:rsidP="00321223">
            <w:pPr>
              <w:pStyle w:val="a3"/>
            </w:pPr>
            <w:r w:rsidRPr="00735519">
              <w:rPr>
                <w:sz w:val="24"/>
              </w:rPr>
              <w:t>02</w:t>
            </w:r>
            <w:r w:rsidR="00EE2C37" w:rsidRPr="00735519">
              <w:rPr>
                <w:sz w:val="24"/>
              </w:rPr>
              <w:t>.09</w:t>
            </w:r>
            <w:r w:rsidR="00A41069" w:rsidRPr="00A41069">
              <w:rPr>
                <w:sz w:val="24"/>
              </w:rPr>
              <w:t>.202</w:t>
            </w:r>
            <w:r w:rsidR="00321223">
              <w:rPr>
                <w:sz w:val="24"/>
              </w:rPr>
              <w:t>5</w:t>
            </w:r>
          </w:p>
        </w:tc>
        <w:tc>
          <w:tcPr>
            <w:tcW w:w="1985" w:type="dxa"/>
            <w:gridSpan w:val="2"/>
            <w:vAlign w:val="bottom"/>
          </w:tcPr>
          <w:p w:rsidR="001936FA" w:rsidRPr="00085F8B" w:rsidRDefault="001936FA" w:rsidP="006A21C8">
            <w:pPr>
              <w:pStyle w:val="a3"/>
            </w:pPr>
            <w:r w:rsidRPr="00085F8B">
              <w:rPr>
                <w:sz w:val="24"/>
              </w:rPr>
              <w:t>№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1936FA" w:rsidRPr="00085F8B" w:rsidRDefault="00735519" w:rsidP="006A21C8">
            <w:pPr>
              <w:pStyle w:val="a3"/>
              <w:rPr>
                <w:sz w:val="24"/>
              </w:rPr>
            </w:pPr>
            <w:r w:rsidRPr="00735519">
              <w:rPr>
                <w:sz w:val="24"/>
              </w:rPr>
              <w:t>9</w:t>
            </w:r>
            <w:r w:rsidR="002C418C" w:rsidRPr="00735519">
              <w:rPr>
                <w:sz w:val="24"/>
              </w:rPr>
              <w:t>1</w:t>
            </w:r>
          </w:p>
        </w:tc>
      </w:tr>
    </w:tbl>
    <w:p w:rsidR="001936FA" w:rsidRPr="00085F8B" w:rsidRDefault="001936FA" w:rsidP="001936FA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2121"/>
        <w:gridCol w:w="1418"/>
        <w:gridCol w:w="1339"/>
        <w:gridCol w:w="1217"/>
      </w:tblGrid>
      <w:tr w:rsidR="001936FA" w:rsidRPr="00C60086" w:rsidTr="006A21C8">
        <w:trPr>
          <w:trHeight w:hRule="exact" w:val="56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Должность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Фамилия 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Подпись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Дата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Примечание</w:t>
            </w: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 правового отдела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Ивченко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1936FA" w:rsidRPr="00C60086">
              <w:t>ачальник отдела кадров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085F8B" w:rsidP="002B0D57">
            <w:pPr>
              <w:jc w:val="center"/>
            </w:pPr>
            <w:r>
              <w:t>Спиридонова 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67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6A21C8" w:rsidP="002B0D57">
            <w:pPr>
              <w:jc w:val="center"/>
            </w:pPr>
            <w:r w:rsidRPr="00C60086">
              <w:t>Начальник отдела</w:t>
            </w:r>
            <w:r w:rsidR="001936FA" w:rsidRPr="00C60086">
              <w:t xml:space="preserve"> общего и хозяйственного обеспечения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Гаврилова Т.Н.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B011A3">
        <w:trPr>
          <w:trHeight w:hRule="exact" w:val="1009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DD7B32" w:rsidRPr="00C60086">
              <w:t xml:space="preserve">ачальник отдела </w:t>
            </w:r>
            <w:r w:rsidR="00DD7B32">
              <w:t xml:space="preserve">профилактики коррупционных и иных правонарушений и </w:t>
            </w:r>
            <w:r w:rsidR="00DD7B32" w:rsidRPr="006A21C8">
              <w:t>безопасности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2B0D57">
            <w:pPr>
              <w:jc w:val="center"/>
            </w:pPr>
            <w:r>
              <w:t>Ершов П.А.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</w:tbl>
    <w:p w:rsidR="00C60086" w:rsidRDefault="00C60086" w:rsidP="00C60086"/>
    <w:p w:rsidR="001936FA" w:rsidRPr="00C60086" w:rsidRDefault="001936FA" w:rsidP="00C60086">
      <w:pPr>
        <w:rPr>
          <w:sz w:val="20"/>
        </w:rPr>
      </w:pPr>
      <w:r w:rsidRPr="00C60086">
        <w:rPr>
          <w:sz w:val="20"/>
        </w:rPr>
        <w:t xml:space="preserve">Приказ на </w:t>
      </w:r>
      <w:r w:rsidR="006A21C8" w:rsidRPr="00C60086">
        <w:rPr>
          <w:sz w:val="20"/>
        </w:rPr>
        <w:t>1 листе</w:t>
      </w:r>
      <w:r w:rsidRPr="00C60086">
        <w:rPr>
          <w:sz w:val="20"/>
        </w:rPr>
        <w:t>.</w:t>
      </w:r>
    </w:p>
    <w:p w:rsidR="001936FA" w:rsidRPr="00C60086" w:rsidRDefault="001936FA" w:rsidP="00C60086">
      <w:pPr>
        <w:rPr>
          <w:sz w:val="20"/>
        </w:rPr>
      </w:pPr>
    </w:p>
    <w:p w:rsidR="001936FA" w:rsidRPr="00C60086" w:rsidRDefault="001936FA" w:rsidP="00C60086">
      <w:r>
        <w:t xml:space="preserve">     </w:t>
      </w: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spacing w:line="360" w:lineRule="auto"/>
        <w:ind w:firstLine="709"/>
        <w:rPr>
          <w:sz w:val="28"/>
          <w:lang w:val="en-US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  <w:r w:rsidRPr="00085F8B">
        <w:rPr>
          <w:color w:val="7F7F7F" w:themeColor="text1" w:themeTint="80"/>
          <w:sz w:val="20"/>
        </w:rPr>
        <w:t>Спиридонова Д.А.</w:t>
      </w:r>
    </w:p>
    <w:p w:rsidR="00C60086" w:rsidRPr="00085F8B" w:rsidRDefault="00DD7B32" w:rsidP="00C60086">
      <w:pPr>
        <w:rPr>
          <w:color w:val="7F7F7F" w:themeColor="text1" w:themeTint="80"/>
          <w:sz w:val="20"/>
        </w:rPr>
      </w:pPr>
      <w:r>
        <w:rPr>
          <w:color w:val="7F7F7F" w:themeColor="text1" w:themeTint="80"/>
          <w:sz w:val="20"/>
        </w:rPr>
        <w:t>16-104</w:t>
      </w:r>
    </w:p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 w:rsidSect="00186016">
      <w:headerReference w:type="even" r:id="rId9"/>
      <w:footnotePr>
        <w:numRestart w:val="eachPage"/>
      </w:footnotePr>
      <w:pgSz w:w="11906" w:h="16838" w:code="9"/>
      <w:pgMar w:top="426" w:right="567" w:bottom="426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928" w:rsidRDefault="00A16928">
      <w:r>
        <w:separator/>
      </w:r>
    </w:p>
  </w:endnote>
  <w:endnote w:type="continuationSeparator" w:id="0">
    <w:p w:rsidR="00A16928" w:rsidRDefault="00A1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928" w:rsidRDefault="00A16928">
      <w:r>
        <w:separator/>
      </w:r>
    </w:p>
  </w:footnote>
  <w:footnote w:type="continuationSeparator" w:id="0">
    <w:p w:rsidR="00A16928" w:rsidRDefault="00A16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B"/>
    <w:rsid w:val="00015EBA"/>
    <w:rsid w:val="00040520"/>
    <w:rsid w:val="00085F8B"/>
    <w:rsid w:val="000B1B7B"/>
    <w:rsid w:val="0014109F"/>
    <w:rsid w:val="0015114F"/>
    <w:rsid w:val="00161228"/>
    <w:rsid w:val="00186016"/>
    <w:rsid w:val="001936FA"/>
    <w:rsid w:val="001A6B01"/>
    <w:rsid w:val="001E725B"/>
    <w:rsid w:val="002C418C"/>
    <w:rsid w:val="002D7C8B"/>
    <w:rsid w:val="00302BF2"/>
    <w:rsid w:val="00321223"/>
    <w:rsid w:val="0034403E"/>
    <w:rsid w:val="00360120"/>
    <w:rsid w:val="00367F9D"/>
    <w:rsid w:val="004C3AE4"/>
    <w:rsid w:val="00532F57"/>
    <w:rsid w:val="00546E23"/>
    <w:rsid w:val="00567E0D"/>
    <w:rsid w:val="0062600E"/>
    <w:rsid w:val="00650C87"/>
    <w:rsid w:val="00697A25"/>
    <w:rsid w:val="006A21C8"/>
    <w:rsid w:val="006D07DB"/>
    <w:rsid w:val="00734E01"/>
    <w:rsid w:val="00735519"/>
    <w:rsid w:val="007677BA"/>
    <w:rsid w:val="00794609"/>
    <w:rsid w:val="007A77A3"/>
    <w:rsid w:val="007D5A21"/>
    <w:rsid w:val="008378DA"/>
    <w:rsid w:val="00845038"/>
    <w:rsid w:val="00930A60"/>
    <w:rsid w:val="009A0B14"/>
    <w:rsid w:val="009F241D"/>
    <w:rsid w:val="00A15FF1"/>
    <w:rsid w:val="00A16928"/>
    <w:rsid w:val="00A41069"/>
    <w:rsid w:val="00A973A7"/>
    <w:rsid w:val="00AC349D"/>
    <w:rsid w:val="00B011A3"/>
    <w:rsid w:val="00B12E0E"/>
    <w:rsid w:val="00B23A6D"/>
    <w:rsid w:val="00BD25FE"/>
    <w:rsid w:val="00BE4F40"/>
    <w:rsid w:val="00BE6BCE"/>
    <w:rsid w:val="00C60086"/>
    <w:rsid w:val="00CB43F5"/>
    <w:rsid w:val="00D66D9C"/>
    <w:rsid w:val="00DA398D"/>
    <w:rsid w:val="00DC6DD8"/>
    <w:rsid w:val="00DD7B32"/>
    <w:rsid w:val="00EA0B6C"/>
    <w:rsid w:val="00EC073A"/>
    <w:rsid w:val="00EE2C37"/>
    <w:rsid w:val="00F1223A"/>
    <w:rsid w:val="00F56389"/>
    <w:rsid w:val="00FB4678"/>
    <w:rsid w:val="00FD00AE"/>
    <w:rsid w:val="00FD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64BE2DEF-A260-4B8A-8B92-4499FEC4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2">
    <w:name w:val="Balloon Text"/>
    <w:basedOn w:val="a"/>
    <w:link w:val="af3"/>
    <w:rsid w:val="00930A6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930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17</TotalTime>
  <Pages>2</Pages>
  <Words>330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Мережко Ольга Анатольевна</dc:creator>
  <cp:keywords/>
  <dc:description/>
  <cp:lastModifiedBy>Спиридонова Дарья Алексеевна</cp:lastModifiedBy>
  <cp:revision>18</cp:revision>
  <cp:lastPrinted>2025-09-02T07:15:00Z</cp:lastPrinted>
  <dcterms:created xsi:type="dcterms:W3CDTF">2023-07-13T08:54:00Z</dcterms:created>
  <dcterms:modified xsi:type="dcterms:W3CDTF">2025-09-02T07:16:00Z</dcterms:modified>
</cp:coreProperties>
</file>